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F7762" w14:textId="77777777" w:rsidR="00341919" w:rsidRDefault="00341919" w:rsidP="00341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Rice GRIFFYTH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d.ca.1494)</w:t>
      </w:r>
    </w:p>
    <w:p w14:paraId="5DA3A3C5" w14:textId="77777777" w:rsidR="00341919" w:rsidRDefault="00341919" w:rsidP="00341919">
      <w:pPr>
        <w:pStyle w:val="NoSpacing"/>
        <w:rPr>
          <w:rFonts w:cs="Times New Roman"/>
          <w:szCs w:val="24"/>
        </w:rPr>
      </w:pPr>
    </w:p>
    <w:p w14:paraId="69CEAD1B" w14:textId="77777777" w:rsidR="00341919" w:rsidRDefault="00341919" w:rsidP="00341919">
      <w:pPr>
        <w:pStyle w:val="NoSpacing"/>
        <w:rPr>
          <w:rFonts w:cs="Times New Roman"/>
          <w:szCs w:val="24"/>
        </w:rPr>
      </w:pPr>
    </w:p>
    <w:p w14:paraId="38D3DE45" w14:textId="77777777" w:rsidR="00341919" w:rsidRDefault="00341919" w:rsidP="00341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Jun.1494</w:t>
      </w:r>
      <w:r>
        <w:rPr>
          <w:rFonts w:cs="Times New Roman"/>
          <w:szCs w:val="24"/>
        </w:rPr>
        <w:tab/>
        <w:t>Writ of mandamus to the Escheator of Lincolnshire.</w:t>
      </w:r>
    </w:p>
    <w:p w14:paraId="3302C167" w14:textId="77777777" w:rsidR="00341919" w:rsidRDefault="00341919" w:rsidP="00341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p.201)</w:t>
      </w:r>
    </w:p>
    <w:p w14:paraId="0BC25913" w14:textId="77777777" w:rsidR="00341919" w:rsidRDefault="00341919" w:rsidP="00341919">
      <w:pPr>
        <w:pStyle w:val="NoSpacing"/>
        <w:rPr>
          <w:rFonts w:cs="Times New Roman"/>
          <w:szCs w:val="24"/>
        </w:rPr>
      </w:pPr>
    </w:p>
    <w:p w14:paraId="39DFDA69" w14:textId="77777777" w:rsidR="00341919" w:rsidRDefault="00341919" w:rsidP="00341919">
      <w:pPr>
        <w:pStyle w:val="NoSpacing"/>
        <w:rPr>
          <w:rFonts w:cs="Times New Roman"/>
          <w:szCs w:val="24"/>
        </w:rPr>
      </w:pPr>
    </w:p>
    <w:p w14:paraId="5BCAC3F0" w14:textId="77777777" w:rsidR="00341919" w:rsidRDefault="00341919" w:rsidP="00341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2023</w:t>
      </w:r>
    </w:p>
    <w:p w14:paraId="7C4913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90A8C" w14:textId="77777777" w:rsidR="00341919" w:rsidRDefault="00341919" w:rsidP="009139A6">
      <w:r>
        <w:separator/>
      </w:r>
    </w:p>
  </w:endnote>
  <w:endnote w:type="continuationSeparator" w:id="0">
    <w:p w14:paraId="3C896F0B" w14:textId="77777777" w:rsidR="00341919" w:rsidRDefault="003419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D93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E4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66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CCAD1" w14:textId="77777777" w:rsidR="00341919" w:rsidRDefault="00341919" w:rsidP="009139A6">
      <w:r>
        <w:separator/>
      </w:r>
    </w:p>
  </w:footnote>
  <w:footnote w:type="continuationSeparator" w:id="0">
    <w:p w14:paraId="7F910D9F" w14:textId="77777777" w:rsidR="00341919" w:rsidRDefault="003419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03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06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09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19"/>
    <w:rsid w:val="000666E0"/>
    <w:rsid w:val="002510B7"/>
    <w:rsid w:val="0034191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00832"/>
  <w15:chartTrackingRefBased/>
  <w15:docId w15:val="{1B497757-58B8-49FA-8582-0EC6C412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2023-12-22T21:31:00Z</dcterms:created>
  <dcterms:modified xsi:type="dcterms:W3CDTF">2023-12-22T21:32:00Z</dcterms:modified>
</cp:coreProperties>
</file>